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DED7D" w14:textId="7DB0CFEE" w:rsidR="006A7C2C" w:rsidRDefault="006A7C2C" w:rsidP="006A7C2C">
      <w:pPr>
        <w:pStyle w:val="CRCoverPage"/>
        <w:tabs>
          <w:tab w:val="right" w:pos="9639"/>
        </w:tabs>
        <w:spacing w:after="0"/>
        <w:rPr>
          <w:rFonts w:cs="Arial"/>
          <w:b/>
          <w:sz w:val="24"/>
          <w:szCs w:val="24"/>
        </w:rPr>
      </w:pPr>
      <w:r>
        <w:rPr>
          <w:rFonts w:cs="Arial"/>
          <w:b/>
          <w:sz w:val="24"/>
          <w:szCs w:val="24"/>
        </w:rPr>
        <w:t>3GPP TSG RAN Meeting #109</w:t>
      </w:r>
      <w:r>
        <w:rPr>
          <w:rFonts w:cs="Arial"/>
          <w:b/>
          <w:sz w:val="24"/>
          <w:szCs w:val="24"/>
        </w:rPr>
        <w:tab/>
      </w:r>
      <w:r w:rsidR="007627C8" w:rsidRPr="007627C8">
        <w:rPr>
          <w:rFonts w:cs="Arial"/>
          <w:b/>
          <w:sz w:val="24"/>
          <w:szCs w:val="24"/>
        </w:rPr>
        <w:t>RP-252440</w:t>
      </w:r>
    </w:p>
    <w:p w14:paraId="5770896F" w14:textId="0DE5A172" w:rsidR="00EB731A" w:rsidRPr="005A0BC4" w:rsidRDefault="006A7C2C" w:rsidP="005A0BC4">
      <w:pPr>
        <w:pStyle w:val="CRCoverPage"/>
        <w:tabs>
          <w:tab w:val="right" w:pos="9639"/>
        </w:tabs>
        <w:spacing w:after="0"/>
        <w:rPr>
          <w:rFonts w:cs="Arial"/>
          <w:b/>
          <w:sz w:val="24"/>
          <w:szCs w:val="24"/>
        </w:rPr>
      </w:pPr>
      <w:r>
        <w:rPr>
          <w:rFonts w:cs="Arial"/>
          <w:b/>
          <w:sz w:val="24"/>
          <w:szCs w:val="24"/>
        </w:rPr>
        <w:t>September 15–18, 2025, Beijing, China</w:t>
      </w:r>
      <w:r w:rsidRPr="00044F82" w:rsidDel="00ED221B">
        <w:rPr>
          <w:rFonts w:cs="Arial"/>
          <w:b/>
          <w:sz w:val="24"/>
          <w:szCs w:val="24"/>
        </w:rPr>
        <w:t xml:space="preserve"> </w:t>
      </w:r>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3D6F394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ZTE</w:t>
      </w:r>
      <w:r w:rsidR="008D40C7">
        <w:rPr>
          <w:rFonts w:ascii="Arial" w:eastAsia="Batang" w:hAnsi="Arial"/>
          <w:b/>
          <w:sz w:val="24"/>
          <w:szCs w:val="24"/>
          <w:lang w:val="en-US" w:eastAsia="zh-CN"/>
        </w:rPr>
        <w:t xml:space="preserve"> </w:t>
      </w:r>
      <w:r w:rsidR="008D40C7" w:rsidRPr="008D40C7">
        <w:rPr>
          <w:rFonts w:ascii="Arial" w:eastAsia="Batang" w:hAnsi="Arial"/>
          <w:b/>
          <w:sz w:val="24"/>
          <w:szCs w:val="24"/>
          <w:lang w:val="en-US" w:eastAsia="zh-CN"/>
        </w:rPr>
        <w:t xml:space="preserve">Corporation, </w:t>
      </w:r>
      <w:proofErr w:type="spellStart"/>
      <w:r w:rsidR="008D40C7" w:rsidRPr="008D40C7">
        <w:rPr>
          <w:rFonts w:ascii="Arial" w:eastAsia="Batang" w:hAnsi="Arial"/>
          <w:b/>
          <w:sz w:val="24"/>
          <w:szCs w:val="24"/>
          <w:lang w:val="en-US" w:eastAsia="zh-CN"/>
        </w:rPr>
        <w:t>Sanechips</w:t>
      </w:r>
      <w:proofErr w:type="spellEnd"/>
      <w:r w:rsidR="008D40C7">
        <w:rPr>
          <w:rFonts w:ascii="Arial" w:eastAsia="Batang" w:hAnsi="Arial"/>
          <w:b/>
          <w:sz w:val="24"/>
          <w:szCs w:val="24"/>
          <w:lang w:val="en-US" w:eastAsia="zh-CN"/>
        </w:rPr>
        <w:t>,</w:t>
      </w:r>
      <w:r w:rsidR="00A25CC5" w:rsidRPr="00A25CC5">
        <w:rPr>
          <w:rFonts w:ascii="Arial" w:eastAsia="Batang" w:hAnsi="Arial"/>
          <w:b/>
          <w:sz w:val="24"/>
          <w:szCs w:val="24"/>
          <w:lang w:val="en-US" w:eastAsia="zh-CN"/>
        </w:rPr>
        <w:t xml:space="preserv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6EF623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E52F1" w:rsidRPr="001E52F1">
        <w:rPr>
          <w:rFonts w:ascii="Arial" w:eastAsia="Batang" w:hAnsi="Arial"/>
          <w:b/>
          <w:sz w:val="24"/>
          <w:szCs w:val="24"/>
          <w:lang w:eastAsia="zh-CN"/>
        </w:rPr>
        <w:t>9.7.2.2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lastRenderedPageBreak/>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 w:name="OLE_LINK2"/>
            <w:r w:rsidRPr="00913464">
              <w:t>X</w:t>
            </w:r>
            <w:bookmarkEnd w:id="1"/>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2" w:name="_Hlk174612387"/>
      <w:bookmarkStart w:id="3" w:name="_Hlk174612416"/>
      <w:bookmarkStart w:id="4"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2"/>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3"/>
    <w:p w14:paraId="719B5CFC" w14:textId="77777777" w:rsidR="00A9188C" w:rsidRPr="00251D80" w:rsidRDefault="00A9188C" w:rsidP="00251D80">
      <w:pPr>
        <w:rPr>
          <w:i/>
        </w:rPr>
      </w:pPr>
    </w:p>
    <w:bookmarkEnd w:id="4"/>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is specified,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is specified,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5" w:name="_Hlk174258286"/>
      <w:r w:rsidR="00B0759A">
        <w:rPr>
          <w:lang w:eastAsia="ja-JP"/>
        </w:rPr>
        <w:t xml:space="preserve"> to add PC3 intra-band MIMO</w:t>
      </w:r>
      <w:bookmarkEnd w:id="5"/>
      <w:r w:rsidRPr="00357981">
        <w:rPr>
          <w:lang w:eastAsia="ja-JP"/>
        </w:rPr>
        <w:t>.</w:t>
      </w:r>
    </w:p>
    <w:p w14:paraId="24EAE2F6" w14:textId="2A5A0F95" w:rsidR="007B626C" w:rsidRPr="00AC2AB8" w:rsidRDefault="00AC2AB8" w:rsidP="001D2E68">
      <w:pPr>
        <w:spacing w:before="360"/>
        <w:rPr>
          <w:b/>
          <w:lang w:eastAsia="zh-CN"/>
        </w:rPr>
      </w:pPr>
      <w:bookmarkStart w:id="6"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6"/>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New configurations still emerge from existing bands and whenever new band is specified,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7" w:name="OLE_LINK1"/>
      <w:bookmarkStart w:id="8" w:name="OLE_LINK5"/>
      <w:r w:rsidRPr="00EF2A18">
        <w:t>4.1.1</w:t>
      </w:r>
      <w:r w:rsidRPr="00EF2A18">
        <w:tab/>
        <w:t>Objective and scope</w:t>
      </w:r>
    </w:p>
    <w:bookmarkEnd w:id="7"/>
    <w:bookmarkEnd w:id="8"/>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9"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0" w:name="_Hlk174612008"/>
      <w:bookmarkStart w:id="11"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0"/>
    </w:p>
    <w:bookmarkEnd w:id="11"/>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12"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13" w:name="_Hlk174970798"/>
      <w:bookmarkEnd w:id="9"/>
      <w:bookmarkEnd w:id="12"/>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3"/>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14" w:name="_Hlk174966754"/>
      <w:bookmarkStart w:id="15" w:name="_Hlk174612243"/>
      <w:r>
        <w:rPr>
          <w:b/>
          <w:bCs/>
        </w:rPr>
        <w:t>All CA/DC/SUL configurations to be specified in the objectives of this WI are collected in the attached Excel sheet.</w:t>
      </w:r>
      <w:bookmarkEnd w:id="14"/>
    </w:p>
    <w:bookmarkEnd w:id="15"/>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3B24341" w:rsidR="00AB7DBD" w:rsidRPr="00AB7DBD" w:rsidRDefault="00AB7DBD" w:rsidP="00AB7DBD">
            <w:pPr>
              <w:pStyle w:val="Guidance"/>
              <w:spacing w:after="0"/>
              <w:rPr>
                <w:i w:val="0"/>
                <w:sz w:val="18"/>
              </w:rPr>
            </w:pPr>
          </w:p>
        </w:tc>
        <w:tc>
          <w:tcPr>
            <w:tcW w:w="1074" w:type="dxa"/>
          </w:tcPr>
          <w:p w14:paraId="21C2B265" w14:textId="18CB1711"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10</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44D87A90" w:rsidR="00E81E64" w:rsidRPr="00E81E64" w:rsidRDefault="00E81E64" w:rsidP="00046891">
            <w:pPr>
              <w:spacing w:after="0"/>
              <w:rPr>
                <w:rFonts w:eastAsia="MS Mincho"/>
                <w:i/>
                <w:sz w:val="18"/>
              </w:rPr>
            </w:pPr>
            <w:r w:rsidRPr="00046891">
              <w:rPr>
                <w:rStyle w:val="Hyperlink"/>
                <w:rFonts w:eastAsia="MS Mincho"/>
                <w:lang w:eastAsia="zh-CN"/>
              </w:rPr>
              <w:t>per.lindell@</w:t>
            </w:r>
            <w:r w:rsidR="00046891">
              <w:rPr>
                <w:rStyle w:val="Hyperlink"/>
                <w:rFonts w:eastAsia="MS Mincho"/>
                <w:lang w:eastAsia="zh-CN"/>
              </w:rPr>
              <w:t>ericsson</w:t>
            </w:r>
            <w:r w:rsidRPr="00046891">
              <w:rPr>
                <w:rStyle w:val="Hyperlink"/>
                <w:rFonts w:eastAsia="MS Mincho"/>
                <w:lang w:eastAsia="zh-CN"/>
              </w:rPr>
              <w:t>.</w:t>
            </w:r>
            <w:r w:rsidR="00046891">
              <w:rPr>
                <w:rStyle w:val="Hyperlink"/>
                <w:rFonts w:eastAsia="MS Mincho"/>
                <w:lang w:eastAsia="zh-CN"/>
              </w:rPr>
              <w:t>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3FE2BBA8" w:rsidR="00AB7DBD" w:rsidRPr="00AB7DBD" w:rsidRDefault="00AB7DBD" w:rsidP="00AB7DBD">
            <w:pPr>
              <w:pStyle w:val="Guidance"/>
              <w:spacing w:after="0"/>
              <w:rPr>
                <w:i w:val="0"/>
                <w:sz w:val="18"/>
              </w:rPr>
            </w:pPr>
          </w:p>
        </w:tc>
        <w:tc>
          <w:tcPr>
            <w:tcW w:w="1074" w:type="dxa"/>
          </w:tcPr>
          <w:p w14:paraId="17CEB3DA" w14:textId="7845F199"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10</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36734545" w:rsidR="00E81E64" w:rsidRPr="00046891" w:rsidRDefault="00E80C6D" w:rsidP="00046891">
            <w:pPr>
              <w:spacing w:after="0"/>
              <w:rPr>
                <w:rStyle w:val="Hyperlink"/>
                <w:rFonts w:eastAsia="MS Mincho"/>
                <w:lang w:eastAsia="zh-CN"/>
              </w:rPr>
            </w:pPr>
            <w:hyperlink r:id="rId12" w:history="1">
              <w:r w:rsidRPr="00EB50CC">
                <w:rPr>
                  <w:rStyle w:val="Hyperlink"/>
                  <w:rFonts w:eastAsia="MS Mincho"/>
                  <w:lang w:eastAsia="zh-CN"/>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F35389C" w:rsidR="00AB7DBD" w:rsidRPr="00AB7DBD" w:rsidRDefault="00AB7DBD" w:rsidP="00AB7DBD">
            <w:pPr>
              <w:pStyle w:val="Guidance"/>
              <w:spacing w:after="0"/>
              <w:rPr>
                <w:i w:val="0"/>
                <w:sz w:val="18"/>
              </w:rPr>
            </w:pPr>
          </w:p>
        </w:tc>
        <w:tc>
          <w:tcPr>
            <w:tcW w:w="1074" w:type="dxa"/>
          </w:tcPr>
          <w:p w14:paraId="4C28CEB3" w14:textId="37C9C2FE"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10</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7FF7F720" w:rsidR="00E81E64" w:rsidRPr="00AB7DBD" w:rsidRDefault="00E81E64" w:rsidP="00046891">
            <w:pPr>
              <w:spacing w:after="0"/>
              <w:rPr>
                <w:rFonts w:eastAsia="MS Mincho"/>
                <w:i/>
                <w:sz w:val="18"/>
              </w:rPr>
            </w:pPr>
            <w:r w:rsidRPr="00046891">
              <w:rPr>
                <w:rStyle w:val="Hyperlink"/>
                <w:rFonts w:eastAsia="MS Mincho"/>
                <w:lang w:eastAsia="zh-CN"/>
              </w:rPr>
              <w:t>ma.zhifeng@</w:t>
            </w:r>
            <w:r w:rsidR="00E80C6D">
              <w:rPr>
                <w:rStyle w:val="Hyperlink"/>
                <w:rFonts w:eastAsia="MS Mincho"/>
                <w:lang w:eastAsia="zh-CN"/>
              </w:rPr>
              <w:t>zte</w:t>
            </w:r>
            <w:r w:rsidRPr="00046891">
              <w:rPr>
                <w:rStyle w:val="Hyperlink"/>
                <w:rFonts w:eastAsia="MS Mincho"/>
                <w:lang w:eastAsia="zh-CN"/>
              </w:rPr>
              <w:t>.</w:t>
            </w:r>
            <w:r w:rsidR="00E80C6D">
              <w:rPr>
                <w:rStyle w:val="Hyperlink"/>
                <w:rFonts w:eastAsia="MS Mincho"/>
                <w:lang w:eastAsia="zh-CN"/>
              </w:rPr>
              <w:t>com</w:t>
            </w:r>
            <w:r w:rsidRPr="00046891">
              <w:rPr>
                <w:rStyle w:val="Hyperlink"/>
                <w:rFonts w:eastAsia="MS Mincho"/>
                <w:lang w:eastAsia="zh-CN"/>
              </w:rPr>
              <w:t>.</w:t>
            </w:r>
            <w:r w:rsidR="00E80C6D">
              <w:rPr>
                <w:rStyle w:val="Hyperlink"/>
                <w:rFonts w:eastAsia="MS Mincho"/>
                <w:lang w:eastAsia="zh-CN"/>
              </w:rPr>
              <w:t>cn</w:t>
            </w:r>
          </w:p>
        </w:tc>
      </w:tr>
      <w:tr w:rsidR="00AB7DBD" w:rsidRPr="00913464" w14:paraId="5E3F5BDD" w14:textId="77777777" w:rsidTr="00166CED">
        <w:tc>
          <w:tcPr>
            <w:tcW w:w="1617" w:type="dxa"/>
          </w:tcPr>
          <w:p w14:paraId="10141A40" w14:textId="45C0EB03" w:rsidR="00AB7DBD" w:rsidRPr="002469E8" w:rsidRDefault="002469E8" w:rsidP="00AB7DBD">
            <w:pPr>
              <w:pStyle w:val="Guidance"/>
              <w:spacing w:after="0"/>
              <w:rPr>
                <w:i w:val="0"/>
                <w:sz w:val="18"/>
                <w:lang w:val="sv-SE"/>
              </w:rPr>
            </w:pPr>
            <w:r w:rsidRPr="00967F83">
              <w:rPr>
                <w:i w:val="0"/>
                <w:sz w:val="18"/>
                <w:lang w:val="en-US"/>
              </w:rPr>
              <w:t xml:space="preserve"> </w:t>
            </w:r>
            <w:r w:rsidR="00AB7DBD" w:rsidRPr="002469E8">
              <w:rPr>
                <w:i w:val="0"/>
                <w:sz w:val="18"/>
                <w:lang w:val="sv-SE"/>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66D090CA" w:rsidR="00AB7DBD" w:rsidRPr="00AB7DBD" w:rsidRDefault="00AB7DBD" w:rsidP="00AB7DBD">
            <w:pPr>
              <w:pStyle w:val="Guidance"/>
              <w:spacing w:after="0"/>
              <w:rPr>
                <w:i w:val="0"/>
                <w:sz w:val="18"/>
              </w:rPr>
            </w:pPr>
          </w:p>
        </w:tc>
        <w:tc>
          <w:tcPr>
            <w:tcW w:w="1074" w:type="dxa"/>
          </w:tcPr>
          <w:p w14:paraId="2B145C3B" w14:textId="6A4F937C" w:rsidR="00AB7DBD" w:rsidRPr="00AB7DBD" w:rsidRDefault="00AB7DBD" w:rsidP="00AB7DBD">
            <w:pPr>
              <w:pStyle w:val="Guidance"/>
              <w:spacing w:after="0"/>
              <w:rPr>
                <w:i w:val="0"/>
                <w:sz w:val="18"/>
              </w:rPr>
            </w:pPr>
            <w:r w:rsidRPr="00AB7DBD">
              <w:rPr>
                <w:i w:val="0"/>
                <w:sz w:val="18"/>
              </w:rPr>
              <w:t>RAN#</w:t>
            </w:r>
            <w:r w:rsidR="00823A4D" w:rsidRPr="00AB7DBD">
              <w:rPr>
                <w:i w:val="0"/>
                <w:sz w:val="18"/>
              </w:rPr>
              <w:t>1</w:t>
            </w:r>
            <w:r w:rsidR="00823A4D">
              <w:rPr>
                <w:i w:val="0"/>
                <w:sz w:val="18"/>
              </w:rPr>
              <w:t>10</w:t>
            </w:r>
          </w:p>
        </w:tc>
        <w:tc>
          <w:tcPr>
            <w:tcW w:w="2328" w:type="dxa"/>
          </w:tcPr>
          <w:p w14:paraId="472304D9" w14:textId="4970B9C3"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r w:rsidR="002469E8">
              <w:rPr>
                <w:sz w:val="18"/>
                <w:lang w:eastAsia="zh-CN"/>
              </w:rPr>
              <w:t xml:space="preserve"> </w:t>
            </w:r>
            <w:r w:rsidR="002469E8" w:rsidRPr="002469E8">
              <w:rPr>
                <w:sz w:val="18"/>
                <w:lang w:eastAsia="zh-CN"/>
              </w:rPr>
              <w:t>Ling LIN</w:t>
            </w:r>
            <w:r w:rsidR="002469E8">
              <w:rPr>
                <w:sz w:val="18"/>
                <w:lang w:eastAsia="zh-CN"/>
              </w:rPr>
              <w:t xml:space="preserve"> </w:t>
            </w:r>
            <w:hyperlink r:id="rId13" w:history="1">
              <w:r w:rsidR="002469E8" w:rsidRPr="002469E8">
                <w:rPr>
                  <w:rStyle w:val="Hyperlink"/>
                  <w:sz w:val="18"/>
                  <w:lang w:eastAsia="zh-CN"/>
                </w:rPr>
                <w:t>clara.linling@huawei.com</w:t>
              </w:r>
            </w:hyperlink>
          </w:p>
          <w:p w14:paraId="64925E7A" w14:textId="0451A7C2" w:rsidR="00E81E64" w:rsidRPr="00AB7DBD" w:rsidRDefault="00E81E64" w:rsidP="00AB7DBD">
            <w:pPr>
              <w:pStyle w:val="Guidance"/>
              <w:spacing w:after="0"/>
              <w:rPr>
                <w:rFonts w:eastAsia="MS Mincho"/>
                <w:i w:val="0"/>
                <w:sz w:val="18"/>
              </w:rPr>
            </w:pP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09D9F0CA" w:rsidR="00401488" w:rsidRPr="00AB7DBD" w:rsidRDefault="005270CB" w:rsidP="00401488">
            <w:pPr>
              <w:spacing w:after="0"/>
              <w:rPr>
                <w:sz w:val="18"/>
              </w:rPr>
            </w:pPr>
            <w:r w:rsidRPr="00AB7DBD">
              <w:rPr>
                <w:sz w:val="18"/>
              </w:rPr>
              <w:t>RAN</w:t>
            </w:r>
            <w:r w:rsidR="00401488" w:rsidRPr="00AB7DBD">
              <w:rPr>
                <w:sz w:val="18"/>
              </w:rPr>
              <w:t>#</w:t>
            </w:r>
            <w:r w:rsidR="00137A32" w:rsidRPr="00AB7DBD">
              <w:rPr>
                <w:sz w:val="18"/>
              </w:rPr>
              <w:t>1</w:t>
            </w:r>
            <w:r w:rsidR="00137A32">
              <w:rPr>
                <w:sz w:val="18"/>
              </w:rPr>
              <w:t>10</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08F728B6"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w:t>
            </w:r>
            <w:r w:rsidR="00137A32" w:rsidRPr="00AB7DBD">
              <w:rPr>
                <w:rFonts w:ascii="Times New Roman" w:hAnsi="Times New Roman"/>
              </w:rPr>
              <w:t>1</w:t>
            </w:r>
            <w:r w:rsidR="00137A32">
              <w:rPr>
                <w:rFonts w:ascii="Times New Roman" w:hAnsi="Times New Roman"/>
              </w:rPr>
              <w:t>10</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0CE191DB"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00137A32" w:rsidRPr="00AB7DBD">
              <w:rPr>
                <w:rFonts w:ascii="Times New Roman" w:hAnsi="Times New Roman"/>
                <w:color w:val="000000"/>
                <w:lang w:eastAsia="ja-JP"/>
              </w:rPr>
              <w:t>1</w:t>
            </w:r>
            <w:r w:rsidR="00137A32">
              <w:rPr>
                <w:rFonts w:ascii="Times New Roman" w:hAnsi="Times New Roman"/>
                <w:color w:val="000000"/>
                <w:lang w:eastAsia="ja-JP"/>
              </w:rPr>
              <w:t>10</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44A539D4" w:rsidR="00E81E64" w:rsidRDefault="004B5D5E" w:rsidP="00E81E64">
      <w:pPr>
        <w:ind w:right="-99"/>
        <w:rPr>
          <w:rFonts w:eastAsia="MS Mincho"/>
          <w:sz w:val="18"/>
        </w:rPr>
      </w:pPr>
      <w:hyperlink r:id="rId14" w:history="1">
        <w:r w:rsidRPr="00EB50CC">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11A8477F" w:rsidR="00E81E64" w:rsidRPr="003D12D0" w:rsidRDefault="005112DD" w:rsidP="00E81E64">
      <w:pPr>
        <w:ind w:right="-99"/>
        <w:rPr>
          <w:color w:val="0000FF"/>
          <w:u w:val="single"/>
          <w:lang w:val="en-US"/>
        </w:rPr>
      </w:pPr>
      <w:hyperlink r:id="rId15" w:history="1">
        <w:r w:rsidRPr="00EB50CC">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FCB7F91" w:rsidR="001215F9" w:rsidRPr="001215F9" w:rsidRDefault="005112DD" w:rsidP="001215F9">
      <w:pPr>
        <w:pStyle w:val="Guidance"/>
        <w:spacing w:after="0"/>
        <w:rPr>
          <w:rFonts w:eastAsia="MS Mincho"/>
          <w:i w:val="0"/>
          <w:sz w:val="18"/>
          <w:lang w:val="en-US"/>
        </w:rPr>
      </w:pPr>
      <w:hyperlink r:id="rId16" w:history="1">
        <w:r w:rsidRPr="00EB50CC">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7" w:history="1">
        <w:r w:rsidRPr="003D12D0">
          <w:rPr>
            <w:rStyle w:val="Hyperlink"/>
            <w:rFonts w:eastAsia="MS Mincho"/>
            <w:sz w:val="18"/>
            <w:lang w:val="en-US"/>
          </w:rPr>
          <w:t>reihaneh.malekafzaliardakani@ericsson.com</w:t>
        </w:r>
      </w:hyperlink>
    </w:p>
    <w:p w14:paraId="73BACBC9" w14:textId="77777777" w:rsidR="004B5D5E" w:rsidRDefault="001215F9" w:rsidP="00044F82">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5: </w:t>
      </w:r>
      <w:r w:rsidR="002330AC" w:rsidRPr="002330AC">
        <w:rPr>
          <w:rFonts w:eastAsia="MS Mincho"/>
          <w:i w:val="0"/>
          <w:sz w:val="18"/>
        </w:rPr>
        <w:t>Ling LIN</w:t>
      </w:r>
    </w:p>
    <w:p w14:paraId="283CFF67" w14:textId="6686019C" w:rsidR="001215F9" w:rsidRPr="005112DD" w:rsidRDefault="004B5D5E" w:rsidP="005112DD">
      <w:pPr>
        <w:ind w:right="-99"/>
        <w:rPr>
          <w:rStyle w:val="Hyperlink"/>
          <w:rFonts w:eastAsia="MS Mincho"/>
        </w:rPr>
      </w:pPr>
      <w:hyperlink r:id="rId18" w:history="1">
        <w:r w:rsidRPr="005112DD">
          <w:rPr>
            <w:rStyle w:val="Hyperlink"/>
            <w:rFonts w:eastAsia="MS Mincho"/>
            <w:sz w:val="18"/>
            <w:lang w:val="en-US"/>
          </w:rPr>
          <w:t>clara.linling@huawei.com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D013C" w14:textId="77777777" w:rsidR="005F434C" w:rsidRDefault="005F434C">
      <w:r>
        <w:separator/>
      </w:r>
    </w:p>
  </w:endnote>
  <w:endnote w:type="continuationSeparator" w:id="0">
    <w:p w14:paraId="170D9B21" w14:textId="77777777" w:rsidR="005F434C" w:rsidRDefault="005F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E9B94" w14:textId="77777777" w:rsidR="005F434C" w:rsidRDefault="005F434C">
      <w:r>
        <w:separator/>
      </w:r>
    </w:p>
  </w:footnote>
  <w:footnote w:type="continuationSeparator" w:id="0">
    <w:p w14:paraId="69579DC8" w14:textId="77777777" w:rsidR="005F434C" w:rsidRDefault="005F4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A07"/>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BF1"/>
    <w:rsid w:val="00037C06"/>
    <w:rsid w:val="00042E49"/>
    <w:rsid w:val="000436CC"/>
    <w:rsid w:val="00044C87"/>
    <w:rsid w:val="00044DAE"/>
    <w:rsid w:val="00044F82"/>
    <w:rsid w:val="000458E9"/>
    <w:rsid w:val="00046891"/>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857D3"/>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D7E00"/>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132"/>
    <w:rsid w:val="00127B5D"/>
    <w:rsid w:val="001311DB"/>
    <w:rsid w:val="00135614"/>
    <w:rsid w:val="00137A32"/>
    <w:rsid w:val="001405CC"/>
    <w:rsid w:val="00142006"/>
    <w:rsid w:val="00145CF8"/>
    <w:rsid w:val="00145E7C"/>
    <w:rsid w:val="0015070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264F"/>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52F1"/>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60F"/>
    <w:rsid w:val="002E3D57"/>
    <w:rsid w:val="002E6929"/>
    <w:rsid w:val="002E6A7D"/>
    <w:rsid w:val="002E7A9E"/>
    <w:rsid w:val="002F0413"/>
    <w:rsid w:val="002F059B"/>
    <w:rsid w:val="002F3C41"/>
    <w:rsid w:val="002F4A2A"/>
    <w:rsid w:val="002F6C5C"/>
    <w:rsid w:val="0030045C"/>
    <w:rsid w:val="0030180B"/>
    <w:rsid w:val="003105BD"/>
    <w:rsid w:val="003138BB"/>
    <w:rsid w:val="003151A6"/>
    <w:rsid w:val="003205AD"/>
    <w:rsid w:val="00322044"/>
    <w:rsid w:val="00322C90"/>
    <w:rsid w:val="00325A06"/>
    <w:rsid w:val="003271F7"/>
    <w:rsid w:val="0033027D"/>
    <w:rsid w:val="00331817"/>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39A4"/>
    <w:rsid w:val="004B51A9"/>
    <w:rsid w:val="004B5D5E"/>
    <w:rsid w:val="004C0726"/>
    <w:rsid w:val="004C13BF"/>
    <w:rsid w:val="004C1888"/>
    <w:rsid w:val="004C3548"/>
    <w:rsid w:val="004C594F"/>
    <w:rsid w:val="004C5CD6"/>
    <w:rsid w:val="004C634D"/>
    <w:rsid w:val="004C6B25"/>
    <w:rsid w:val="004D24B9"/>
    <w:rsid w:val="004D4924"/>
    <w:rsid w:val="004D4F03"/>
    <w:rsid w:val="004E2CE2"/>
    <w:rsid w:val="004E5172"/>
    <w:rsid w:val="004E6F8A"/>
    <w:rsid w:val="004F3E98"/>
    <w:rsid w:val="00501091"/>
    <w:rsid w:val="00502194"/>
    <w:rsid w:val="005029F2"/>
    <w:rsid w:val="00502CD2"/>
    <w:rsid w:val="00504E33"/>
    <w:rsid w:val="00506987"/>
    <w:rsid w:val="0051095B"/>
    <w:rsid w:val="005112DD"/>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0BC4"/>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0049"/>
    <w:rsid w:val="005F270B"/>
    <w:rsid w:val="005F434C"/>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A7C2C"/>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27C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56CF"/>
    <w:rsid w:val="007E7DE1"/>
    <w:rsid w:val="007F33AB"/>
    <w:rsid w:val="007F522E"/>
    <w:rsid w:val="007F7421"/>
    <w:rsid w:val="00800B67"/>
    <w:rsid w:val="008015F8"/>
    <w:rsid w:val="00801F7F"/>
    <w:rsid w:val="00806CF6"/>
    <w:rsid w:val="00812C51"/>
    <w:rsid w:val="00813C1F"/>
    <w:rsid w:val="00823A4D"/>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0C7"/>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67F83"/>
    <w:rsid w:val="009739D2"/>
    <w:rsid w:val="00977EF5"/>
    <w:rsid w:val="00982CD6"/>
    <w:rsid w:val="00985737"/>
    <w:rsid w:val="00985B73"/>
    <w:rsid w:val="00985FC0"/>
    <w:rsid w:val="009870A7"/>
    <w:rsid w:val="00992266"/>
    <w:rsid w:val="009927E0"/>
    <w:rsid w:val="009941CC"/>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4715"/>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0A89"/>
    <w:rsid w:val="00AD13BB"/>
    <w:rsid w:val="00AD73C0"/>
    <w:rsid w:val="00AD7411"/>
    <w:rsid w:val="00AD77C4"/>
    <w:rsid w:val="00AE1583"/>
    <w:rsid w:val="00AE1DA9"/>
    <w:rsid w:val="00AE25BF"/>
    <w:rsid w:val="00AE34BD"/>
    <w:rsid w:val="00AE36FC"/>
    <w:rsid w:val="00AE3FA5"/>
    <w:rsid w:val="00AE45F5"/>
    <w:rsid w:val="00AE5DAD"/>
    <w:rsid w:val="00AF0C13"/>
    <w:rsid w:val="00AF5050"/>
    <w:rsid w:val="00AF541C"/>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E7271"/>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01EC"/>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0C6D"/>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221B"/>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0EFD"/>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998496">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492015830">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lara.linling@huawei.com"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reihaneh.malekafzaliardakani@ericsson.com" TargetMode="External"/><Relationship Id="rId2" Type="http://schemas.openxmlformats.org/officeDocument/2006/relationships/numbering" Target="numbering.xml"/><Relationship Id="rId16" Type="http://schemas.openxmlformats.org/officeDocument/2006/relationships/hyperlink" Target="mailto:ma.zhifeng@zte.com.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ou.wubin@zte.com.cn"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9</Pages>
  <Words>3221</Words>
  <Characters>18361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21539</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32</cp:revision>
  <cp:lastPrinted>2024-08-07T08:28:00Z</cp:lastPrinted>
  <dcterms:created xsi:type="dcterms:W3CDTF">2024-09-02T11:51:00Z</dcterms:created>
  <dcterms:modified xsi:type="dcterms:W3CDTF">2025-09-05T04:51:00Z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